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44" w:rsidRDefault="005A1CD9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住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所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证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明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表</w:t>
      </w:r>
      <w:bookmarkEnd w:id="0"/>
    </w:p>
    <w:tbl>
      <w:tblPr>
        <w:tblW w:w="88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76"/>
        <w:gridCol w:w="758"/>
        <w:gridCol w:w="3876"/>
        <w:gridCol w:w="804"/>
        <w:gridCol w:w="2436"/>
      </w:tblGrid>
      <w:tr w:rsidR="000A0F44">
        <w:trPr>
          <w:trHeight w:val="567"/>
          <w:jc w:val="center"/>
        </w:trPr>
        <w:tc>
          <w:tcPr>
            <w:tcW w:w="173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办公场所</w:t>
            </w:r>
          </w:p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地址</w:t>
            </w:r>
          </w:p>
        </w:tc>
        <w:tc>
          <w:tcPr>
            <w:tcW w:w="3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吉林市</w:t>
            </w: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  <w:r>
              <w:rPr>
                <w:rFonts w:ascii="仿宋_GB2312" w:eastAsia="仿宋_GB2312" w:hint="eastAsia"/>
                <w:sz w:val="28"/>
                <w:szCs w:val="28"/>
              </w:rPr>
              <w:t>区</w:t>
            </w: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  <w:r>
              <w:rPr>
                <w:rFonts w:ascii="仿宋_GB2312" w:eastAsia="仿宋_GB2312" w:hint="eastAsia"/>
                <w:sz w:val="28"/>
                <w:szCs w:val="28"/>
              </w:rPr>
              <w:t>路</w:t>
            </w: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  <w:r>
              <w:rPr>
                <w:rFonts w:ascii="仿宋_GB2312" w:eastAsia="仿宋_GB2312" w:hint="eastAsia"/>
                <w:sz w:val="28"/>
                <w:szCs w:val="28"/>
              </w:rPr>
              <w:t>号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4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F44" w:rsidRDefault="000A0F44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A0F44">
        <w:trPr>
          <w:trHeight w:val="567"/>
          <w:jc w:val="center"/>
        </w:trPr>
        <w:tc>
          <w:tcPr>
            <w:tcW w:w="17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办公场所</w:t>
            </w:r>
          </w:p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面积</w:t>
            </w:r>
          </w:p>
        </w:tc>
        <w:tc>
          <w:tcPr>
            <w:tcW w:w="7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平方米</w:t>
            </w:r>
          </w:p>
        </w:tc>
      </w:tr>
      <w:tr w:rsidR="000A0F44">
        <w:trPr>
          <w:trHeight w:val="567"/>
          <w:jc w:val="center"/>
        </w:trPr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产权单位</w:t>
            </w:r>
          </w:p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名称</w:t>
            </w:r>
          </w:p>
        </w:tc>
        <w:tc>
          <w:tcPr>
            <w:tcW w:w="3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大金食品有限公司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F44" w:rsidRDefault="000A0F44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A0F44">
        <w:trPr>
          <w:trHeight w:val="567"/>
          <w:jc w:val="center"/>
        </w:trPr>
        <w:tc>
          <w:tcPr>
            <w:tcW w:w="17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0A0F44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0A0F44"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0</w:t>
            </w:r>
            <w:r>
              <w:rPr>
                <w:rFonts w:eastAsia="仿宋_GB2312" w:hint="eastAsia"/>
                <w:sz w:val="28"/>
                <w:szCs w:val="28"/>
              </w:rPr>
              <w:t>432</w:t>
            </w:r>
            <w:r>
              <w:rPr>
                <w:rFonts w:eastAsia="仿宋_GB2312"/>
                <w:sz w:val="28"/>
                <w:szCs w:val="28"/>
              </w:rPr>
              <w:t>-88888888</w:t>
            </w:r>
          </w:p>
        </w:tc>
      </w:tr>
      <w:tr w:rsidR="000A0F44">
        <w:trPr>
          <w:trHeight w:val="8249"/>
          <w:jc w:val="center"/>
        </w:trPr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产</w:t>
            </w:r>
          </w:p>
          <w:p w:rsidR="000A0F44" w:rsidRDefault="005A1CD9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权</w:t>
            </w:r>
          </w:p>
          <w:p w:rsidR="000A0F44" w:rsidRDefault="005A1CD9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</w:t>
            </w:r>
          </w:p>
          <w:p w:rsidR="000A0F44" w:rsidRDefault="005A1CD9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位</w:t>
            </w:r>
          </w:p>
          <w:p w:rsidR="000A0F44" w:rsidRDefault="005A1CD9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证</w:t>
            </w:r>
          </w:p>
          <w:p w:rsidR="000A0F44" w:rsidRDefault="005A1CD9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明</w:t>
            </w:r>
          </w:p>
        </w:tc>
        <w:tc>
          <w:tcPr>
            <w:tcW w:w="7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0F44" w:rsidRDefault="005A1CD9" w:rsidP="000A0F44">
            <w:pPr>
              <w:spacing w:beforeLines="100"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上述场所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平方米产权系我单位所有，现租赁（划拔、出借）给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>吉林市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>XX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>协会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8"/>
                <w:szCs w:val="28"/>
              </w:rPr>
              <w:t>（社团）独立使用，使用期限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日至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日（一年以上）。</w:t>
            </w:r>
          </w:p>
          <w:p w:rsidR="000A0F44" w:rsidRDefault="005A1CD9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特此证明。</w:t>
            </w:r>
          </w:p>
          <w:p w:rsidR="000A0F44" w:rsidRDefault="000A0F4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0A0F44" w:rsidRDefault="000A0F4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0A0F44" w:rsidRDefault="000A0F4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0A0F44" w:rsidRDefault="000A0F4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0A0F44" w:rsidRDefault="000A0F4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0A0F44" w:rsidRDefault="000A0F4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0A0F44" w:rsidRDefault="005A1CD9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产权单位经办人签名：</w:t>
            </w:r>
            <w:r>
              <w:rPr>
                <w:rFonts w:eastAsia="仿宋_GB2312"/>
                <w:sz w:val="28"/>
                <w:szCs w:val="28"/>
              </w:rPr>
              <w:t xml:space="preserve">                   </w:t>
            </w:r>
            <w:r>
              <w:rPr>
                <w:rFonts w:eastAsia="仿宋_GB2312" w:hint="eastAsia"/>
                <w:sz w:val="28"/>
                <w:szCs w:val="28"/>
              </w:rPr>
              <w:t>产权单位盖章</w:t>
            </w:r>
          </w:p>
          <w:p w:rsidR="000A0F44" w:rsidRDefault="000A0F44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 w:rsidR="000A0F44" w:rsidRDefault="005A1CD9">
            <w:pPr>
              <w:spacing w:line="500" w:lineRule="exact"/>
              <w:ind w:firstLineChars="2000" w:firstLine="56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  <w:p w:rsidR="000A0F44" w:rsidRDefault="000A0F44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0A0F44">
        <w:trPr>
          <w:trHeight w:val="772"/>
          <w:jc w:val="center"/>
        </w:trPr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A0F44" w:rsidRDefault="005A1CD9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787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0F44" w:rsidRDefault="005A1CD9">
            <w:pPr>
              <w:spacing w:line="3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 w:hint="eastAsia"/>
                <w:sz w:val="28"/>
                <w:szCs w:val="28"/>
              </w:rPr>
              <w:t>、须另附用房合同、产权证明等证明材料</w:t>
            </w:r>
          </w:p>
          <w:p w:rsidR="000A0F44" w:rsidRDefault="005A1CD9">
            <w:pPr>
              <w:spacing w:line="3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社会团体法人在改变办公地址的</w:t>
            </w:r>
            <w:r>
              <w:rPr>
                <w:rFonts w:eastAsia="仿宋_GB2312"/>
                <w:sz w:val="28"/>
                <w:szCs w:val="28"/>
              </w:rPr>
              <w:t>30</w:t>
            </w:r>
            <w:r>
              <w:rPr>
                <w:rFonts w:eastAsia="仿宋_GB2312"/>
                <w:sz w:val="28"/>
                <w:szCs w:val="28"/>
              </w:rPr>
              <w:t>日内应向原登记管理机关办理变更登记并重新填报此表。</w:t>
            </w:r>
          </w:p>
        </w:tc>
      </w:tr>
    </w:tbl>
    <w:p w:rsidR="000A0F44" w:rsidRDefault="000A0F44"/>
    <w:sectPr w:rsidR="000A0F44" w:rsidSect="000A0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7A227E8"/>
    <w:rsid w:val="000A0F44"/>
    <w:rsid w:val="005A1CD9"/>
    <w:rsid w:val="37A227E8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F4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7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204</Words>
  <Characters>136</Characters>
  <Application>Microsoft Office Word</Application>
  <DocSecurity>0</DocSecurity>
  <Lines>1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2018-04-24T02:43:00Z</dcterms:created>
  <dcterms:modified xsi:type="dcterms:W3CDTF">2018-04-24T06:36:00Z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